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B284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WITHED,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AE132C4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5C65679D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44C6C8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8AAAD8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John Benton(q.v.) and his wife, Margaret(q.v.), brought a plaint of debt against him,</w:t>
      </w:r>
    </w:p>
    <w:p w14:paraId="48C8DF2F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Inderthorp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Vanne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junior(q.v.), and John Arnold(q.v.), </w:t>
      </w:r>
    </w:p>
    <w:p w14:paraId="5D26E930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Thaxted.</w:t>
      </w:r>
    </w:p>
    <w:p w14:paraId="38CCAB7B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EDB6DBE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0DE69E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551803" w14:textId="77777777" w:rsidR="006521BC" w:rsidRDefault="006521BC" w:rsidP="00652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2022</w:t>
      </w:r>
    </w:p>
    <w:p w14:paraId="3CC553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78362" w14:textId="77777777" w:rsidR="006521BC" w:rsidRDefault="006521BC" w:rsidP="009139A6">
      <w:r>
        <w:separator/>
      </w:r>
    </w:p>
  </w:endnote>
  <w:endnote w:type="continuationSeparator" w:id="0">
    <w:p w14:paraId="7121F80E" w14:textId="77777777" w:rsidR="006521BC" w:rsidRDefault="006521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F7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ADE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56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2585" w14:textId="77777777" w:rsidR="006521BC" w:rsidRDefault="006521BC" w:rsidP="009139A6">
      <w:r>
        <w:separator/>
      </w:r>
    </w:p>
  </w:footnote>
  <w:footnote w:type="continuationSeparator" w:id="0">
    <w:p w14:paraId="712F07FA" w14:textId="77777777" w:rsidR="006521BC" w:rsidRDefault="006521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A23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7C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F2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BC"/>
    <w:rsid w:val="000666E0"/>
    <w:rsid w:val="002510B7"/>
    <w:rsid w:val="005C130B"/>
    <w:rsid w:val="006521B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A043"/>
  <w15:chartTrackingRefBased/>
  <w15:docId w15:val="{7C6E9EB5-BA8B-42B4-AB38-ED18BD9A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21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2022-08-02T08:53:00Z</dcterms:created>
  <dcterms:modified xsi:type="dcterms:W3CDTF">2022-08-02T08:53:00Z</dcterms:modified>
</cp:coreProperties>
</file>